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348F6533" w14:textId="364F371F" w:rsidR="00330E73" w:rsidRDefault="003161A5" w:rsidP="00330E73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30E73">
        <w:rPr>
          <w:rFonts w:cs="Arial"/>
        </w:rPr>
        <w:t>4301-</w:t>
      </w:r>
      <w:r w:rsidR="006F71AA">
        <w:rPr>
          <w:rFonts w:cs="Arial"/>
        </w:rPr>
        <w:t>00</w:t>
      </w:r>
      <w:r w:rsidR="00D3357E">
        <w:rPr>
          <w:rFonts w:cs="Arial"/>
        </w:rPr>
        <w:t>30</w:t>
      </w:r>
      <w:r w:rsidR="00330E73">
        <w:rPr>
          <w:rFonts w:cs="Arial"/>
        </w:rPr>
        <w:t>/202</w:t>
      </w:r>
      <w:r w:rsidR="00E85485">
        <w:rPr>
          <w:rFonts w:cs="Arial"/>
        </w:rPr>
        <w:t>4</w:t>
      </w:r>
    </w:p>
    <w:p w14:paraId="7C2A1630" w14:textId="3637CE79" w:rsidR="00330E73" w:rsidRDefault="00330E73" w:rsidP="00330E7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E85485">
        <w:rPr>
          <w:rFonts w:cs="Arial"/>
        </w:rPr>
        <w:t>4</w:t>
      </w:r>
      <w:r w:rsidR="00382637">
        <w:rPr>
          <w:rFonts w:cs="Arial"/>
        </w:rPr>
        <w:t>-</w:t>
      </w:r>
      <w:r w:rsidR="00D3357E">
        <w:rPr>
          <w:rFonts w:cs="Arial"/>
        </w:rPr>
        <w:t>190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32B04546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</w:t>
      </w:r>
      <w:r w:rsidR="00BB19CF">
        <w:rPr>
          <w:rFonts w:cs="Arial"/>
        </w:rPr>
        <w:t>b</w:t>
      </w:r>
      <w:r>
        <w:rPr>
          <w:rFonts w:cs="Arial"/>
        </w:rPr>
        <w:t>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394C00B9" w:rsidR="005E2DE5" w:rsidRPr="00DA568A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>.1)</w:t>
      </w:r>
    </w:p>
    <w:p w14:paraId="4991A9E3" w14:textId="3F51DFB7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 xml:space="preserve">Ponudnik mora v ponudbeni dokumentaciji predložiti </w:t>
      </w:r>
      <w:r w:rsidRPr="00DA568A">
        <w:rPr>
          <w:rFonts w:cs="Arial"/>
          <w:b/>
          <w:color w:val="000000" w:themeColor="text1"/>
          <w:u w:val="single"/>
        </w:rPr>
        <w:t>parafiran</w:t>
      </w:r>
      <w:r w:rsidR="00826DE6">
        <w:rPr>
          <w:rFonts w:cs="Arial"/>
          <w:b/>
          <w:color w:val="000000" w:themeColor="text1"/>
          <w:u w:val="single"/>
        </w:rPr>
        <w:t xml:space="preserve"> vzor</w:t>
      </w:r>
      <w:r w:rsidR="00CD743D">
        <w:rPr>
          <w:rFonts w:cs="Arial"/>
          <w:b/>
          <w:color w:val="000000" w:themeColor="text1"/>
          <w:u w:val="single"/>
        </w:rPr>
        <w:t>e</w:t>
      </w:r>
      <w:r w:rsidR="00826DE6">
        <w:rPr>
          <w:rFonts w:cs="Arial"/>
          <w:b/>
          <w:color w:val="000000" w:themeColor="text1"/>
          <w:u w:val="single"/>
        </w:rPr>
        <w:t>c finančnih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>.1</w:t>
      </w:r>
      <w:r w:rsidRPr="00E1306B">
        <w:rPr>
          <w:rFonts w:cs="Arial"/>
          <w:color w:val="000000" w:themeColor="text1"/>
        </w:rPr>
        <w:t xml:space="preserve">, ki </w:t>
      </w:r>
      <w:r w:rsidR="00826DE6">
        <w:rPr>
          <w:rFonts w:cs="Arial"/>
          <w:color w:val="000000" w:themeColor="text1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201E31A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433683D7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D6CB263" w14:textId="0BA5E70D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334969" w14:textId="77777777" w:rsidR="00A62E45" w:rsidRPr="00A62E45" w:rsidRDefault="00A62E45" w:rsidP="00A62E45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00A62E45">
        <w:rPr>
          <w:rFonts w:cs="Arial"/>
          <w:b/>
          <w:bCs/>
          <w:color w:val="000000" w:themeColor="text1"/>
        </w:rPr>
        <w:t xml:space="preserve">Skupna ponudbena vrednost (OBR - 2.20) </w:t>
      </w:r>
    </w:p>
    <w:p w14:paraId="20941511" w14:textId="77777777" w:rsidR="00A62E45" w:rsidRDefault="00A62E45" w:rsidP="00A62E45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 obrazec ponudnik odda v skladu z Navodili ponudnikom za pripravo ponudbe (OBR – 2.02).</w:t>
      </w:r>
    </w:p>
    <w:p w14:paraId="769D879B" w14:textId="77777777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A62E45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80187" w14:textId="77777777" w:rsidR="008F34AA" w:rsidRDefault="008F34AA">
      <w:r>
        <w:separator/>
      </w:r>
    </w:p>
  </w:endnote>
  <w:endnote w:type="continuationSeparator" w:id="0">
    <w:p w14:paraId="064AFD09" w14:textId="77777777" w:rsidR="008F34AA" w:rsidRDefault="008F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5B311" w14:textId="77777777" w:rsidR="00007B1F" w:rsidRDefault="00007B1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42E282CE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0544FBC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27C71" w14:textId="77777777" w:rsidR="008F34AA" w:rsidRDefault="008F34AA">
      <w:r>
        <w:separator/>
      </w:r>
    </w:p>
  </w:footnote>
  <w:footnote w:type="continuationSeparator" w:id="0">
    <w:p w14:paraId="560E1522" w14:textId="77777777" w:rsidR="008F34AA" w:rsidRDefault="008F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0F447" w14:textId="77777777" w:rsidR="00007B1F" w:rsidRDefault="00007B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29052BFF" w:rsidR="00C50584" w:rsidRPr="00066A83" w:rsidRDefault="00066A83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–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+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07B1F"/>
    <w:rsid w:val="00012267"/>
    <w:rsid w:val="00013313"/>
    <w:rsid w:val="00013B00"/>
    <w:rsid w:val="0001593A"/>
    <w:rsid w:val="00015B5A"/>
    <w:rsid w:val="00017613"/>
    <w:rsid w:val="00017B2C"/>
    <w:rsid w:val="00023359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37621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64D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0CD3"/>
    <w:rsid w:val="002A267D"/>
    <w:rsid w:val="002A4999"/>
    <w:rsid w:val="002A6A46"/>
    <w:rsid w:val="002A7F35"/>
    <w:rsid w:val="002B28E0"/>
    <w:rsid w:val="002B7AC1"/>
    <w:rsid w:val="002C18F9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0E73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8263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1AF0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BDE"/>
    <w:rsid w:val="00485C6D"/>
    <w:rsid w:val="004A0508"/>
    <w:rsid w:val="004A0FC1"/>
    <w:rsid w:val="004A329E"/>
    <w:rsid w:val="004A34FE"/>
    <w:rsid w:val="004B065E"/>
    <w:rsid w:val="004B0B60"/>
    <w:rsid w:val="004B0B6D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1F6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13E6"/>
    <w:rsid w:val="005530B2"/>
    <w:rsid w:val="005572D3"/>
    <w:rsid w:val="0056044D"/>
    <w:rsid w:val="005608A6"/>
    <w:rsid w:val="005629DA"/>
    <w:rsid w:val="00562A66"/>
    <w:rsid w:val="0056395E"/>
    <w:rsid w:val="005675A2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1AA"/>
    <w:rsid w:val="006F758E"/>
    <w:rsid w:val="007021CC"/>
    <w:rsid w:val="007033C0"/>
    <w:rsid w:val="00711FFB"/>
    <w:rsid w:val="0071740C"/>
    <w:rsid w:val="007243AE"/>
    <w:rsid w:val="00725BFA"/>
    <w:rsid w:val="00731698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4D56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00D7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4A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079C"/>
    <w:rsid w:val="00A43FBE"/>
    <w:rsid w:val="00A515E0"/>
    <w:rsid w:val="00A51C6E"/>
    <w:rsid w:val="00A52D79"/>
    <w:rsid w:val="00A57325"/>
    <w:rsid w:val="00A60D85"/>
    <w:rsid w:val="00A62B9C"/>
    <w:rsid w:val="00A62E45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19CF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43D"/>
    <w:rsid w:val="00CD7808"/>
    <w:rsid w:val="00CD7FBA"/>
    <w:rsid w:val="00CE3696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357E"/>
    <w:rsid w:val="00D34EEA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6463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23881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8548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874F5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78879-C9B4-4210-86A7-BB85D2D1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71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Dušan ŠELIH</cp:lastModifiedBy>
  <cp:revision>50</cp:revision>
  <cp:lastPrinted>2024-03-26T07:39:00Z</cp:lastPrinted>
  <dcterms:created xsi:type="dcterms:W3CDTF">2022-05-11T10:45:00Z</dcterms:created>
  <dcterms:modified xsi:type="dcterms:W3CDTF">2024-04-25T11:58:00Z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